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84" w:rsidRDefault="00AF3884" w:rsidP="00AF3884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AF3884" w:rsidRDefault="00AF3884" w:rsidP="00AF3884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МЪЖЕ </w:t>
      </w:r>
      <w:r w:rsidRPr="00BE482C">
        <w:rPr>
          <w:rFonts w:asciiTheme="majorHAnsi" w:hAnsiTheme="majorHAnsi"/>
          <w:b/>
          <w:sz w:val="32"/>
          <w:szCs w:val="32"/>
        </w:rPr>
        <w:t>ДЛ</w:t>
      </w:r>
      <w:r>
        <w:rPr>
          <w:rFonts w:asciiTheme="majorHAnsi" w:hAnsiTheme="majorHAnsi"/>
          <w:b/>
          <w:sz w:val="32"/>
          <w:szCs w:val="32"/>
        </w:rPr>
        <w:t>ОП 2 КРЪГ</w:t>
      </w:r>
      <w:r>
        <w:rPr>
          <w:rFonts w:asciiTheme="majorHAnsi" w:hAnsiTheme="majorHAnsi"/>
          <w:b/>
          <w:sz w:val="32"/>
          <w:szCs w:val="32"/>
        </w:rPr>
        <w:t xml:space="preserve"> И КУПА „БЪЛГАРИЯ“ </w:t>
      </w:r>
    </w:p>
    <w:p w:rsidR="00AF3884" w:rsidRDefault="00AF3884" w:rsidP="00AF3884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24.11-27.11</w:t>
      </w:r>
      <w:r>
        <w:rPr>
          <w:rFonts w:asciiTheme="majorHAnsi" w:hAnsiTheme="majorHAnsi"/>
          <w:b/>
          <w:sz w:val="32"/>
          <w:szCs w:val="32"/>
        </w:rPr>
        <w:t>.</w:t>
      </w:r>
      <w:bookmarkStart w:id="0" w:name="_GoBack"/>
      <w:bookmarkEnd w:id="0"/>
      <w:r w:rsidRPr="00BE482C">
        <w:rPr>
          <w:rFonts w:asciiTheme="majorHAnsi" w:hAnsiTheme="majorHAnsi"/>
          <w:b/>
          <w:sz w:val="32"/>
          <w:szCs w:val="32"/>
        </w:rPr>
        <w:t>2021 г.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b/>
          <w:sz w:val="32"/>
          <w:szCs w:val="32"/>
        </w:rPr>
        <w:t>гр.</w:t>
      </w:r>
      <w:r>
        <w:rPr>
          <w:rFonts w:asciiTheme="majorHAnsi" w:hAnsiTheme="majorHAnsi"/>
          <w:b/>
          <w:sz w:val="32"/>
          <w:szCs w:val="32"/>
        </w:rPr>
        <w:t xml:space="preserve"> ВАРНА</w:t>
      </w:r>
    </w:p>
    <w:tbl>
      <w:tblPr>
        <w:tblW w:w="11070" w:type="dxa"/>
        <w:tblInd w:w="-792" w:type="dxa"/>
        <w:tblLook w:val="04A0" w:firstRow="1" w:lastRow="0" w:firstColumn="1" w:lastColumn="0" w:noHBand="0" w:noVBand="1"/>
      </w:tblPr>
      <w:tblGrid>
        <w:gridCol w:w="630"/>
        <w:gridCol w:w="3510"/>
        <w:gridCol w:w="831"/>
        <w:gridCol w:w="2610"/>
        <w:gridCol w:w="3510"/>
      </w:tblGrid>
      <w:tr w:rsidR="00AF3884" w:rsidRPr="00AF3884" w:rsidTr="00AF3884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F3884">
              <w:rPr>
                <w:b/>
                <w:bCs/>
                <w:color w:val="000000"/>
                <w:lang w:val="en-US" w:eastAsia="en-US"/>
              </w:rPr>
              <w:t>ИМЕ НА СЪСТЕЗАТЕЛЯ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КАТ.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F3884">
              <w:rPr>
                <w:b/>
                <w:bCs/>
                <w:color w:val="000000"/>
                <w:lang w:val="en-US" w:eastAsia="en-US"/>
              </w:rPr>
              <w:t>ОТБОР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AF3884">
              <w:rPr>
                <w:b/>
                <w:bCs/>
                <w:color w:val="000000"/>
                <w:lang w:val="en-US" w:eastAsia="en-US"/>
              </w:rPr>
              <w:t>ГРАД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51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r w:rsidRPr="00AF3884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r w:rsidRPr="00AF3884">
              <w:rPr>
                <w:b/>
                <w:bCs/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Ергюнал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Сабри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Георги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Ангел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Диков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Божидар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Гаврилов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Латин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Николай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Локомотив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Наско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57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Хавиер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Диас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за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Светослав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Гергов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Изгрев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БС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Йордан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КИКО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Атанас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Цветан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Антов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Атанас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Каменов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63.5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Кирил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Русинов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Шон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Торрес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Алекс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Мишев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Миньор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ПК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Мехмед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Чиновлиев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Победа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БС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Асен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Спартак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Марин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Омуртаг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Християн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Баев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Димитър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Наков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63.5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за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67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Калин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Мавродиев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Даниил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Горячии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за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Румен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Никола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Чонгов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lastRenderedPageBreak/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Иво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Неделчев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Николай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Дичев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Йордан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Енчев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Победа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БС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Николай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Генов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67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71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Стойчо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Недев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Победа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БС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Бисер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за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Борис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Деспотов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Фуркан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Нури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Чавдар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Мутафов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lang w:val="en-US" w:eastAsia="en-US"/>
              </w:rPr>
            </w:pPr>
            <w:proofErr w:type="spellStart"/>
            <w:r w:rsidRPr="00AF3884">
              <w:rPr>
                <w:lang w:val="en-US" w:eastAsia="en-US"/>
              </w:rPr>
              <w:t>Айхан</w:t>
            </w:r>
            <w:proofErr w:type="spellEnd"/>
            <w:r w:rsidRPr="00AF3884">
              <w:rPr>
                <w:lang w:val="en-US" w:eastAsia="en-US"/>
              </w:rPr>
              <w:t xml:space="preserve"> </w:t>
            </w:r>
            <w:proofErr w:type="spellStart"/>
            <w:r w:rsidRPr="00AF3884">
              <w:rPr>
                <w:lang w:val="en-US" w:eastAsia="en-US"/>
              </w:rPr>
              <w:t>Юсеинов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Рами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Киуан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Червен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Иван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Победа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БС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Кристиян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КИКО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Дилян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Лазаров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Спартак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Теодор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Коев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Давид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Артюнов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Кристиян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Марио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Ивайло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ВТ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Велико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Давид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Добрев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Локомотив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Горна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Велин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86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Георги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Стоев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Локомотив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Георги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Спартак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ДИМ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Димитровград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Кристиян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Лосков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Локомотив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Горна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Димитър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86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НСА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92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Радослав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Панталеев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92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ЦСКА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Георги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Андонов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92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Станислав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92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 xml:space="preserve">. 92+ </w:t>
            </w:r>
            <w:proofErr w:type="spellStart"/>
            <w:r w:rsidRPr="00AF3884">
              <w:rPr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AF3884">
              <w:rPr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 </w:t>
            </w:r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Йордан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Морехон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92+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Бокс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за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всички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AF3884" w:rsidRPr="00AF3884" w:rsidTr="00AF3884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F3884">
              <w:rPr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Алберт</w:t>
            </w:r>
            <w:proofErr w:type="spellEnd"/>
            <w:r w:rsidRPr="00AF3884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AF3884">
              <w:rPr>
                <w:color w:val="000000"/>
                <w:lang w:val="en-US" w:eastAsia="en-US"/>
              </w:rPr>
              <w:t>Хепперле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jc w:val="center"/>
              <w:rPr>
                <w:color w:val="000000"/>
                <w:lang w:val="en-US" w:eastAsia="en-US"/>
              </w:rPr>
            </w:pPr>
            <w:r w:rsidRPr="00AF3884">
              <w:rPr>
                <w:color w:val="000000"/>
                <w:lang w:val="en-US" w:eastAsia="en-US"/>
              </w:rPr>
              <w:t>92+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Корнер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884" w:rsidRPr="00AF3884" w:rsidRDefault="00AF3884" w:rsidP="00AF3884">
            <w:pPr>
              <w:rPr>
                <w:color w:val="000000"/>
                <w:lang w:val="en-US" w:eastAsia="en-US"/>
              </w:rPr>
            </w:pPr>
            <w:proofErr w:type="spellStart"/>
            <w:r w:rsidRPr="00AF3884">
              <w:rPr>
                <w:color w:val="000000"/>
                <w:lang w:val="en-US" w:eastAsia="en-US"/>
              </w:rPr>
              <w:t>Варна</w:t>
            </w:r>
            <w:proofErr w:type="spellEnd"/>
          </w:p>
        </w:tc>
      </w:tr>
    </w:tbl>
    <w:p w:rsidR="00AF3884" w:rsidRDefault="00AF3884" w:rsidP="00AF3884">
      <w:pPr>
        <w:spacing w:line="360" w:lineRule="auto"/>
        <w:ind w:firstLine="708"/>
        <w:rPr>
          <w:b/>
          <w:sz w:val="28"/>
          <w:szCs w:val="28"/>
        </w:rPr>
      </w:pPr>
    </w:p>
    <w:p w:rsidR="00576D0A" w:rsidRPr="00AF3884" w:rsidRDefault="00AF3884" w:rsidP="00AF3884">
      <w:pP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БФБокс</w:t>
      </w:r>
    </w:p>
    <w:sectPr w:rsidR="00576D0A" w:rsidRPr="00AF388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ABA" w:rsidRDefault="00EC6ABA" w:rsidP="00144764">
      <w:r>
        <w:separator/>
      </w:r>
    </w:p>
  </w:endnote>
  <w:endnote w:type="continuationSeparator" w:id="0">
    <w:p w:rsidR="00EC6ABA" w:rsidRDefault="00EC6ABA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ABA" w:rsidRDefault="00EC6ABA" w:rsidP="00144764">
      <w:r>
        <w:separator/>
      </w:r>
    </w:p>
  </w:footnote>
  <w:footnote w:type="continuationSeparator" w:id="0">
    <w:p w:rsidR="00EC6ABA" w:rsidRDefault="00EC6ABA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A4A8E"/>
    <w:rsid w:val="003874E4"/>
    <w:rsid w:val="00570DB0"/>
    <w:rsid w:val="00576D0A"/>
    <w:rsid w:val="00606305"/>
    <w:rsid w:val="006D1ED9"/>
    <w:rsid w:val="007077B0"/>
    <w:rsid w:val="0073702F"/>
    <w:rsid w:val="0076018A"/>
    <w:rsid w:val="00853C82"/>
    <w:rsid w:val="008F5EFC"/>
    <w:rsid w:val="00917784"/>
    <w:rsid w:val="00920FBF"/>
    <w:rsid w:val="00A25AD5"/>
    <w:rsid w:val="00AB28A5"/>
    <w:rsid w:val="00AF3884"/>
    <w:rsid w:val="00B50314"/>
    <w:rsid w:val="00B555A9"/>
    <w:rsid w:val="00B5771A"/>
    <w:rsid w:val="00C73178"/>
    <w:rsid w:val="00CB5611"/>
    <w:rsid w:val="00CE162C"/>
    <w:rsid w:val="00D876C6"/>
    <w:rsid w:val="00E1287C"/>
    <w:rsid w:val="00E957A4"/>
    <w:rsid w:val="00E96AFF"/>
    <w:rsid w:val="00EC6ABA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 PC</cp:lastModifiedBy>
  <cp:revision>2</cp:revision>
  <cp:lastPrinted>2021-03-05T11:43:00Z</cp:lastPrinted>
  <dcterms:created xsi:type="dcterms:W3CDTF">2021-11-29T09:51:00Z</dcterms:created>
  <dcterms:modified xsi:type="dcterms:W3CDTF">2021-11-29T09:51:00Z</dcterms:modified>
</cp:coreProperties>
</file>